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8A0C1" w14:textId="7C773BCD" w:rsidR="0011088F" w:rsidRPr="004E5EF8" w:rsidRDefault="0011088F" w:rsidP="0011088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#11</w:t>
      </w:r>
      <w:r>
        <w:rPr>
          <w:rFonts w:ascii="Arial" w:eastAsia="Batang" w:hAnsi="Arial" w:cs="Arial"/>
          <w:b/>
          <w:bCs/>
          <w:sz w:val="24"/>
          <w:szCs w:val="24"/>
        </w:rPr>
        <w:t>7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611395" w:rsidRPr="00611395">
        <w:rPr>
          <w:rFonts w:ascii="Arial" w:eastAsia="Batang" w:hAnsi="Arial" w:cs="Arial"/>
          <w:b/>
          <w:bCs/>
          <w:sz w:val="24"/>
          <w:szCs w:val="24"/>
        </w:rPr>
        <w:t>2405646</w:t>
      </w:r>
    </w:p>
    <w:p w14:paraId="2EEBD52B" w14:textId="77777777" w:rsidR="0011088F" w:rsidRPr="00012F49" w:rsidRDefault="0011088F" w:rsidP="0011088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Fukuoka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Japan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May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20th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24th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 xml:space="preserve">for 7-24 </w:t>
      </w:r>
      <w:proofErr w:type="gramStart"/>
      <w:r w:rsidRPr="00681443">
        <w:rPr>
          <w:lang w:eastAsia="zh-CN"/>
        </w:rPr>
        <w:t>GHz</w:t>
      </w:r>
      <w:proofErr w:type="gramEnd"/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44CF" w14:textId="77777777" w:rsidR="003403D4" w:rsidRDefault="003403D4">
      <w:r>
        <w:separator/>
      </w:r>
    </w:p>
  </w:endnote>
  <w:endnote w:type="continuationSeparator" w:id="0">
    <w:p w14:paraId="614FA497" w14:textId="77777777" w:rsidR="003403D4" w:rsidRDefault="003403D4">
      <w:r>
        <w:continuationSeparator/>
      </w:r>
    </w:p>
  </w:endnote>
  <w:endnote w:type="continuationNotice" w:id="1">
    <w:p w14:paraId="4BE20767" w14:textId="77777777" w:rsidR="003403D4" w:rsidRDefault="00340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117B4" w14:textId="77777777" w:rsidR="003403D4" w:rsidRDefault="003403D4">
      <w:r>
        <w:separator/>
      </w:r>
    </w:p>
  </w:footnote>
  <w:footnote w:type="continuationSeparator" w:id="0">
    <w:p w14:paraId="5A018CA1" w14:textId="77777777" w:rsidR="003403D4" w:rsidRDefault="003403D4">
      <w:r>
        <w:continuationSeparator/>
      </w:r>
    </w:p>
  </w:footnote>
  <w:footnote w:type="continuationNotice" w:id="1">
    <w:p w14:paraId="3A846BAD" w14:textId="77777777" w:rsidR="003403D4" w:rsidRDefault="003403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12</cp:revision>
  <cp:lastPrinted>2011-11-12T15:49:00Z</cp:lastPrinted>
  <dcterms:created xsi:type="dcterms:W3CDTF">2024-05-05T17:23:00Z</dcterms:created>
  <dcterms:modified xsi:type="dcterms:W3CDTF">2024-05-23T08:13:00Z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